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7A091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07143/024-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7A0917" w:rsidRPr="007A091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7A0917" w:rsidRPr="007A0917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7A0917" w:rsidRPr="007A0917">
          <w:rPr>
            <w:rStyle w:val="aa"/>
          </w:rPr>
          <w:t xml:space="preserve"> 6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7A0917" w:rsidRPr="007A0917">
          <w:rPr>
            <w:u w:val="single"/>
          </w:rPr>
          <w:t xml:space="preserve"> 07143/024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7A0917" w:rsidRPr="007A0917">
          <w:rPr>
            <w:rStyle w:val="aa"/>
          </w:rPr>
          <w:t xml:space="preserve"> Заведующий </w:t>
        </w:r>
        <w:r w:rsidR="007A0917" w:rsidRPr="007A0917">
          <w:rPr>
            <w:u w:val="single"/>
          </w:rPr>
          <w:t xml:space="preserve">отделением - врач - фтизиатр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7A0917" w:rsidRPr="007A0917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7A0917" w:rsidRPr="007A0917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EF679B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EF679B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EF679B" w:rsidP="005859B9">
      <w:fldSimple w:instr=" DOCVARIABLE operac \* MERGEFORMAT ">
        <w:r w:rsidR="007A0917" w:rsidRPr="007A0917">
          <w:t xml:space="preserve"> Проведение медицинских осмотров и диагностики заболеваний, лечение пациентов, руководство работой отделения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9B0920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7A09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07143/024-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EF679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EF679B" w:rsidRPr="009E2A4C">
            <w:rPr>
              <w:rStyle w:val="ad"/>
              <w:sz w:val="20"/>
              <w:szCs w:val="20"/>
            </w:rPr>
            <w:fldChar w:fldCharType="separate"/>
          </w:r>
          <w:r w:rsidR="007A0917">
            <w:rPr>
              <w:rStyle w:val="ad"/>
              <w:noProof/>
              <w:sz w:val="20"/>
              <w:szCs w:val="20"/>
            </w:rPr>
            <w:t>1</w:t>
          </w:r>
          <w:r w:rsidR="00EF679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A0917" w:rsidRPr="007A0917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D1711B9E4821488084298CCF227C4F09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4- Н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FEC325F418A49969FA8594A3A98E844"/>
    <w:docVar w:name="rm_id" w:val="205"/>
    <w:docVar w:name="rm_name" w:val=" Заведующий отделением - врач - фтизиатр "/>
    <w:docVar w:name="rm_number" w:val=" 07143/024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4D8D"/>
    <w:rsid w:val="00206853"/>
    <w:rsid w:val="00234932"/>
    <w:rsid w:val="002E55C6"/>
    <w:rsid w:val="00305B2F"/>
    <w:rsid w:val="00367816"/>
    <w:rsid w:val="003876C3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4E86"/>
    <w:rsid w:val="0069682B"/>
    <w:rsid w:val="006C28B3"/>
    <w:rsid w:val="006D62E2"/>
    <w:rsid w:val="007049EB"/>
    <w:rsid w:val="00710271"/>
    <w:rsid w:val="00717C9F"/>
    <w:rsid w:val="00745D40"/>
    <w:rsid w:val="00757F12"/>
    <w:rsid w:val="0076042D"/>
    <w:rsid w:val="00783270"/>
    <w:rsid w:val="00794E17"/>
    <w:rsid w:val="007A09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0C30"/>
    <w:rsid w:val="0090588D"/>
    <w:rsid w:val="0092778A"/>
    <w:rsid w:val="00946570"/>
    <w:rsid w:val="0096321D"/>
    <w:rsid w:val="00967790"/>
    <w:rsid w:val="00977D22"/>
    <w:rsid w:val="009B0920"/>
    <w:rsid w:val="009D253C"/>
    <w:rsid w:val="00A12349"/>
    <w:rsid w:val="00A148A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498E"/>
    <w:rsid w:val="00C02721"/>
    <w:rsid w:val="00C200EC"/>
    <w:rsid w:val="00C3083C"/>
    <w:rsid w:val="00CA1863"/>
    <w:rsid w:val="00CE3307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B72AD"/>
    <w:rsid w:val="00EC37A1"/>
    <w:rsid w:val="00EC7E9C"/>
    <w:rsid w:val="00EE2799"/>
    <w:rsid w:val="00EF3DC4"/>
    <w:rsid w:val="00EF679B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2016-10-17T11:39:00Z</dcterms:created>
  <dcterms:modified xsi:type="dcterms:W3CDTF">2016-10-18T09:20:00Z</dcterms:modified>
</cp:coreProperties>
</file>